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986" w:rsidRDefault="00354986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54986" w:rsidRPr="007F0519" w:rsidRDefault="00354986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54986" w:rsidRDefault="00354986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54986" w:rsidRPr="007F0519" w:rsidRDefault="00354986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54986" w:rsidRPr="00F4290B" w:rsidRDefault="00354986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315</w:t>
      </w:r>
    </w:p>
    <w:p w:rsidR="00354986" w:rsidRDefault="00354986">
      <w:r>
        <w:rPr>
          <w:rFonts w:ascii="Times New Roman" w:hAnsi="Times New Roman" w:cs="Times New Roman"/>
        </w:rPr>
        <w:t xml:space="preserve"> г. Унеча  Брянской области</w:t>
      </w:r>
    </w:p>
    <w:p w:rsidR="00354986" w:rsidRDefault="00354986">
      <w:pPr>
        <w:sectPr w:rsidR="00354986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354986" w:rsidRPr="008B5049" w:rsidRDefault="00354986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354986" w:rsidRDefault="00354986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300601</w:t>
      </w:r>
    </w:p>
    <w:p w:rsidR="00354986" w:rsidRDefault="00354986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354986" w:rsidRDefault="00354986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354986" w:rsidRPr="001B0BB9" w:rsidRDefault="00354986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354986" w:rsidRPr="001B0BB9" w:rsidRDefault="00354986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54986" w:rsidRPr="001B0BB9" w:rsidRDefault="00354986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986" w:rsidRPr="0097133F" w:rsidRDefault="00354986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300601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354986" w:rsidRPr="00887FFE" w:rsidRDefault="0035498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354986" w:rsidRPr="00887FFE" w:rsidRDefault="0035498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354986" w:rsidRDefault="0035498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354986" w:rsidRPr="00BD61EC" w:rsidRDefault="00354986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p w:rsidR="00354986" w:rsidRDefault="00354986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p w:rsidR="00354986" w:rsidRDefault="00354986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p w:rsidR="00354986" w:rsidRDefault="00354986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p w:rsidR="00354986" w:rsidRDefault="00354986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p w:rsidR="00354986" w:rsidRDefault="00354986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tbl>
      <w:tblPr>
        <w:tblW w:w="5041" w:type="pct"/>
        <w:tblInd w:w="-106" w:type="dxa"/>
        <w:tblLook w:val="00A0"/>
      </w:tblPr>
      <w:tblGrid>
        <w:gridCol w:w="7993"/>
        <w:gridCol w:w="2513"/>
      </w:tblGrid>
      <w:tr w:rsidR="00354986">
        <w:tc>
          <w:tcPr>
            <w:tcW w:w="3804" w:type="pct"/>
          </w:tcPr>
          <w:p w:rsidR="00354986" w:rsidRDefault="00354986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354986" w:rsidRDefault="00354986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196" w:type="pct"/>
          </w:tcPr>
          <w:p w:rsidR="00354986" w:rsidRDefault="00354986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986" w:rsidRDefault="00354986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354986">
        <w:tc>
          <w:tcPr>
            <w:tcW w:w="3804" w:type="pct"/>
          </w:tcPr>
          <w:p w:rsidR="00354986" w:rsidRDefault="00354986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pct"/>
          </w:tcPr>
          <w:p w:rsidR="00354986" w:rsidRDefault="00354986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986" w:rsidRDefault="00354986" w:rsidP="00AF67A5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sectPr w:rsidR="00354986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77BAD"/>
    <w:rsid w:val="00280BA5"/>
    <w:rsid w:val="00281707"/>
    <w:rsid w:val="0028221F"/>
    <w:rsid w:val="00295B44"/>
    <w:rsid w:val="0029620E"/>
    <w:rsid w:val="00296755"/>
    <w:rsid w:val="002A2867"/>
    <w:rsid w:val="002A4096"/>
    <w:rsid w:val="002A5393"/>
    <w:rsid w:val="002A5496"/>
    <w:rsid w:val="002A57C1"/>
    <w:rsid w:val="002A6291"/>
    <w:rsid w:val="002A6E0B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4986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527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AF67A5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280C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06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3</TotalTime>
  <Pages>1</Pages>
  <Words>261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2024-11-29T05:36:00Z</cp:lastPrinted>
  <dcterms:created xsi:type="dcterms:W3CDTF">2024-11-28T13:52:00Z</dcterms:created>
  <dcterms:modified xsi:type="dcterms:W3CDTF">2025-01-23T13:45:00Z</dcterms:modified>
</cp:coreProperties>
</file>